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B9E" w:rsidRPr="000D7E0A" w:rsidRDefault="00BA3B9E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0D7E0A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BA3B9E" w:rsidRPr="000D7E0A" w:rsidRDefault="000D7E0A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r w:rsidRPr="000D7E0A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Школьный</w:t>
      </w:r>
    </w:p>
    <w:p w:rsidR="00BA3B9E" w:rsidRPr="000D7E0A" w:rsidRDefault="00BA3B9E">
      <w:pPr>
        <w:pStyle w:val="1"/>
        <w:jc w:val="right"/>
        <w:rPr>
          <w:i/>
          <w:iCs/>
          <w:sz w:val="20"/>
          <w:szCs w:val="20"/>
        </w:rPr>
      </w:pPr>
      <w:r w:rsidRPr="000D7E0A">
        <w:rPr>
          <w:sz w:val="20"/>
          <w:szCs w:val="20"/>
        </w:rPr>
        <w:t>Протяженность участка –</w:t>
      </w:r>
      <w:r w:rsidRPr="000D7E0A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0D7E0A" w:rsidRPr="000D7E0A">
        <w:rPr>
          <w:i/>
          <w:iCs/>
          <w:sz w:val="20"/>
          <w:szCs w:val="20"/>
        </w:rPr>
        <w:t>От 0+0 до 0+366</w:t>
      </w:r>
    </w:p>
    <w:p w:rsidR="00BA3B9E" w:rsidRPr="000D7E0A" w:rsidRDefault="00BA3B9E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0D7E0A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0D7E0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BA3B9E" w:rsidRPr="000D7E0A" w:rsidRDefault="00BA3B9E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05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61"/>
        <w:gridCol w:w="985"/>
        <w:gridCol w:w="1026"/>
        <w:gridCol w:w="1538"/>
        <w:gridCol w:w="1948"/>
        <w:gridCol w:w="1539"/>
        <w:gridCol w:w="2153"/>
      </w:tblGrid>
      <w:tr w:rsidR="00BA3B9E" w:rsidRPr="000D7E0A" w:rsidTr="00932E7B">
        <w:trPr>
          <w:trHeight w:val="23"/>
          <w:tblHeader/>
          <w:jc w:val="center"/>
        </w:trPr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BA3B9E" w:rsidRPr="000D7E0A" w:rsidTr="00932E7B">
        <w:trPr>
          <w:trHeight w:val="23"/>
          <w:tblHeader/>
          <w:jc w:val="center"/>
        </w:trPr>
        <w:tc>
          <w:tcPr>
            <w:tcW w:w="86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8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0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53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9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BA3B9E" w:rsidRPr="000D7E0A" w:rsidTr="00932E7B">
        <w:trPr>
          <w:trHeight w:val="23"/>
          <w:tblHeader/>
          <w:jc w:val="center"/>
        </w:trPr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B9E" w:rsidRPr="000D7E0A" w:rsidRDefault="00BA3B9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E0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0D7E0A" w:rsidRPr="000D7E0A" w:rsidTr="00932E7B">
        <w:trPr>
          <w:trHeight w:val="23"/>
          <w:jc w:val="center"/>
        </w:trPr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726,62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7E0A" w:rsidRPr="000D7E0A" w:rsidTr="00932E7B">
        <w:trPr>
          <w:trHeight w:val="23"/>
          <w:jc w:val="center"/>
        </w:trPr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0+365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363,31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E0A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B9E" w:rsidRPr="000D7E0A" w:rsidTr="00932E7B">
        <w:trPr>
          <w:trHeight w:val="23"/>
          <w:jc w:val="center"/>
        </w:trPr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  <w:r w:rsidRPr="000D7E0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0+365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0D7E0A" w:rsidP="000D7E0A">
            <w:pPr>
              <w:rPr>
                <w:rFonts w:ascii="Arial" w:hAnsi="Arial" w:cs="Arial"/>
                <w:sz w:val="20"/>
                <w:szCs w:val="20"/>
              </w:rPr>
            </w:pPr>
            <w:r w:rsidRPr="000D7E0A">
              <w:rPr>
                <w:rFonts w:ascii="Arial" w:hAnsi="Arial" w:cs="Arial"/>
                <w:sz w:val="20"/>
                <w:szCs w:val="20"/>
              </w:rPr>
              <w:t>363,31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B9E" w:rsidRPr="000D7E0A" w:rsidRDefault="00BA3B9E" w:rsidP="000D7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6512" w:rsidRDefault="002E6512">
      <w:pPr>
        <w:pStyle w:val="a3"/>
        <w:rPr>
          <w:rFonts w:eastAsia="MS Mincho"/>
        </w:rPr>
      </w:pPr>
    </w:p>
    <w:p w:rsidR="00932E7B" w:rsidRPr="000A2F69" w:rsidRDefault="00932E7B" w:rsidP="00932E7B">
      <w:pPr>
        <w:pStyle w:val="a4"/>
        <w:rPr>
          <w:rFonts w:eastAsia="MS Mincho"/>
          <w:sz w:val="20"/>
          <w:szCs w:val="20"/>
        </w:rPr>
      </w:pPr>
      <w:r w:rsidRPr="000A2F69">
        <w:rPr>
          <w:sz w:val="20"/>
          <w:szCs w:val="20"/>
        </w:rPr>
        <w:t>Ведомость размещения искусственного освещения</w:t>
      </w:r>
    </w:p>
    <w:p w:rsidR="00932E7B" w:rsidRPr="000A2F69" w:rsidRDefault="00932E7B" w:rsidP="00932E7B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0A2F69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Школьный</w:t>
      </w:r>
    </w:p>
    <w:p w:rsidR="00932E7B" w:rsidRPr="000A2F69" w:rsidRDefault="00932E7B" w:rsidP="00932E7B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0A2F69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0A2F69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0+366</w:t>
      </w:r>
    </w:p>
    <w:p w:rsidR="00932E7B" w:rsidRPr="000A2F69" w:rsidRDefault="00932E7B" w:rsidP="00932E7B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0A2F69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0A2F69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932E7B" w:rsidRPr="000A2F69" w:rsidRDefault="00932E7B" w:rsidP="00932E7B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114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62"/>
        <w:gridCol w:w="944"/>
        <w:gridCol w:w="1251"/>
        <w:gridCol w:w="1593"/>
        <w:gridCol w:w="1479"/>
        <w:gridCol w:w="2047"/>
        <w:gridCol w:w="1706"/>
        <w:gridCol w:w="1365"/>
      </w:tblGrid>
      <w:tr w:rsidR="00932E7B" w:rsidRPr="000A2F69" w:rsidTr="00423CBE">
        <w:trPr>
          <w:cantSplit/>
          <w:trHeight w:val="25"/>
          <w:tblHeader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6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32E7B" w:rsidRPr="000A2F69" w:rsidTr="00423CBE">
        <w:trPr>
          <w:trHeight w:val="25"/>
          <w:tblHeader/>
          <w:jc w:val="center"/>
        </w:trPr>
        <w:tc>
          <w:tcPr>
            <w:tcW w:w="76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4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2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9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479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36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932E7B" w:rsidRPr="000A2F69" w:rsidTr="00423CBE">
        <w:trPr>
          <w:trHeight w:val="25"/>
          <w:tblHeader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2F69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932E7B" w:rsidRPr="000A2F69" w:rsidTr="00423CBE">
        <w:trPr>
          <w:trHeight w:val="25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9/9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E7B" w:rsidRPr="000A2F69" w:rsidTr="00423CBE">
        <w:trPr>
          <w:trHeight w:val="25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0+9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0+329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9/9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2E7B" w:rsidRPr="000A2F69" w:rsidRDefault="00932E7B" w:rsidP="00423CBE">
            <w:pPr>
              <w:rPr>
                <w:rFonts w:ascii="Arial" w:hAnsi="Arial" w:cs="Arial"/>
                <w:sz w:val="20"/>
                <w:szCs w:val="20"/>
              </w:rPr>
            </w:pPr>
            <w:r w:rsidRPr="000A2F69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932E7B" w:rsidRPr="000A2F69" w:rsidRDefault="00932E7B" w:rsidP="00932E7B">
      <w:pPr>
        <w:pStyle w:val="a3"/>
        <w:rPr>
          <w:rFonts w:eastAsia="MS Mincho"/>
        </w:rPr>
      </w:pPr>
    </w:p>
    <w:p w:rsidR="00932E7B" w:rsidRPr="000D7E0A" w:rsidRDefault="00932E7B">
      <w:pPr>
        <w:pStyle w:val="a3"/>
        <w:rPr>
          <w:rFonts w:eastAsia="MS Mincho"/>
        </w:rPr>
      </w:pPr>
    </w:p>
    <w:sectPr w:rsidR="00932E7B" w:rsidRPr="000D7E0A" w:rsidSect="00932E7B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proofState w:spelling="clean" w:grammar="clean"/>
  <w:attachedTemplate r:id="rId1"/>
  <w:defaultTabStop w:val="708"/>
  <w:drawingGridHorizontalSpacing w:val="120"/>
  <w:displayHorizontalDrawingGridEvery w:val="2"/>
  <w:noPunctuationKerning/>
  <w:characterSpacingControl w:val="doNotCompress"/>
  <w:compat/>
  <w:rsids>
    <w:rsidRoot w:val="000D7E0A"/>
    <w:rsid w:val="000D7E0A"/>
    <w:rsid w:val="001E57A2"/>
    <w:rsid w:val="002E6512"/>
    <w:rsid w:val="00932E7B"/>
    <w:rsid w:val="00BA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A2"/>
    <w:rPr>
      <w:sz w:val="24"/>
      <w:szCs w:val="24"/>
    </w:rPr>
  </w:style>
  <w:style w:type="paragraph" w:styleId="1">
    <w:name w:val="heading 1"/>
    <w:basedOn w:val="a"/>
    <w:next w:val="a"/>
    <w:qFormat/>
    <w:rsid w:val="001E57A2"/>
    <w:pPr>
      <w:keepNext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sid w:val="001E57A2"/>
    <w:rPr>
      <w:rFonts w:ascii="Courier New" w:hAnsi="Courier New" w:cs="Courier New"/>
      <w:sz w:val="20"/>
      <w:szCs w:val="20"/>
    </w:rPr>
  </w:style>
  <w:style w:type="paragraph" w:customStyle="1" w:styleId="FR2">
    <w:name w:val="FR2"/>
    <w:rsid w:val="001E57A2"/>
    <w:pPr>
      <w:widowControl w:val="0"/>
      <w:autoSpaceDE w:val="0"/>
      <w:autoSpaceDN w:val="0"/>
      <w:adjustRightInd w:val="0"/>
      <w:spacing w:line="30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932E7B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932E7B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Sidewal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Sidewalk.dot</Template>
  <TotalTime>1</TotalTime>
  <Pages>1</Pages>
  <Words>124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2019-06-09T08:49:00Z</dcterms:created>
  <dcterms:modified xsi:type="dcterms:W3CDTF">2019-06-09T08:49:00Z</dcterms:modified>
</cp:coreProperties>
</file>